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70C4D5F2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C6F9B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Pr="00F346BB">
        <w:rPr>
          <w:b/>
          <w:noProof/>
          <w:sz w:val="24"/>
        </w:rPr>
        <w:t>S6-23</w:t>
      </w:r>
      <w:r w:rsidR="00F346BB">
        <w:rPr>
          <w:b/>
          <w:noProof/>
          <w:sz w:val="24"/>
        </w:rPr>
        <w:t>2402</w:t>
      </w:r>
    </w:p>
    <w:p w14:paraId="29A30439" w14:textId="63232821" w:rsidR="00B5011D" w:rsidRDefault="00AC6F9B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</w:t>
      </w:r>
      <w:r w:rsidR="00440B80">
        <w:rPr>
          <w:b/>
          <w:noProof/>
          <w:sz w:val="22"/>
          <w:szCs w:val="22"/>
        </w:rPr>
        <w:t>henburg</w:t>
      </w:r>
      <w:r>
        <w:rPr>
          <w:b/>
          <w:noProof/>
          <w:sz w:val="22"/>
          <w:szCs w:val="22"/>
        </w:rPr>
        <w:t>, Sweden</w:t>
      </w:r>
      <w:r w:rsidR="00A90373" w:rsidRPr="00A9037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  <w:vertAlign w:val="superscript"/>
        </w:rPr>
        <w:t>st</w:t>
      </w:r>
      <w:r w:rsidR="00A90373">
        <w:rPr>
          <w:b/>
          <w:noProof/>
          <w:sz w:val="22"/>
          <w:szCs w:val="22"/>
        </w:rPr>
        <w:t xml:space="preserve"> </w:t>
      </w:r>
      <w:r w:rsidR="00A90373" w:rsidRPr="00A90373">
        <w:rPr>
          <w:b/>
          <w:noProof/>
          <w:sz w:val="22"/>
          <w:szCs w:val="22"/>
        </w:rPr>
        <w:t>– 2</w:t>
      </w:r>
      <w:r>
        <w:rPr>
          <w:b/>
          <w:noProof/>
          <w:sz w:val="22"/>
          <w:szCs w:val="22"/>
        </w:rPr>
        <w:t>5</w:t>
      </w:r>
      <w:r w:rsidR="00A90373" w:rsidRPr="00A90373">
        <w:rPr>
          <w:b/>
          <w:noProof/>
          <w:sz w:val="22"/>
          <w:szCs w:val="22"/>
          <w:vertAlign w:val="superscript"/>
        </w:rPr>
        <w:t>th</w:t>
      </w:r>
      <w:r w:rsidR="00A90373" w:rsidRPr="00A9037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="00A90373" w:rsidRPr="00A90373">
        <w:rPr>
          <w:b/>
          <w:noProof/>
          <w:sz w:val="22"/>
          <w:szCs w:val="22"/>
        </w:rPr>
        <w:t xml:space="preserve">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9769BF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21D9F">
        <w:rPr>
          <w:rFonts w:ascii="Arial" w:hAnsi="Arial" w:cs="Arial"/>
          <w:b/>
          <w:sz w:val="22"/>
          <w:szCs w:val="22"/>
        </w:rPr>
        <w:t xml:space="preserve">Reply to LS addressing </w:t>
      </w:r>
      <w:r w:rsidR="008D2340">
        <w:rPr>
          <w:rFonts w:ascii="Arial" w:hAnsi="Arial" w:cs="Arial"/>
          <w:b/>
          <w:sz w:val="22"/>
          <w:szCs w:val="22"/>
        </w:rPr>
        <w:t>packet loss</w:t>
      </w:r>
    </w:p>
    <w:p w14:paraId="611B4358" w14:textId="58BD095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D2340">
        <w:rPr>
          <w:rFonts w:ascii="Arial" w:hAnsi="Arial" w:cs="Arial"/>
          <w:b/>
          <w:bCs/>
          <w:sz w:val="22"/>
          <w:szCs w:val="22"/>
        </w:rPr>
        <w:t>(</w:t>
      </w:r>
      <w:r w:rsidR="009C5490">
        <w:rPr>
          <w:rFonts w:ascii="Arial" w:hAnsi="Arial" w:cs="Arial"/>
          <w:b/>
          <w:bCs/>
          <w:sz w:val="22"/>
          <w:szCs w:val="22"/>
        </w:rPr>
        <w:t>S6</w:t>
      </w:r>
      <w:r w:rsidR="006D004B">
        <w:rPr>
          <w:rFonts w:ascii="Arial" w:hAnsi="Arial" w:cs="Arial"/>
          <w:b/>
          <w:bCs/>
          <w:sz w:val="22"/>
          <w:szCs w:val="22"/>
        </w:rPr>
        <w:t>-232240/</w:t>
      </w:r>
      <w:r w:rsidR="008D2340">
        <w:rPr>
          <w:rFonts w:ascii="Arial" w:hAnsi="Arial" w:cs="Arial"/>
          <w:b/>
          <w:bCs/>
          <w:sz w:val="22"/>
          <w:szCs w:val="22"/>
        </w:rPr>
        <w:t>S2-2307</w:t>
      </w:r>
      <w:r w:rsidR="00EE2891">
        <w:rPr>
          <w:rFonts w:ascii="Arial" w:hAnsi="Arial" w:cs="Arial"/>
          <w:b/>
          <w:bCs/>
          <w:sz w:val="22"/>
          <w:szCs w:val="22"/>
        </w:rPr>
        <w:t>982</w:t>
      </w:r>
      <w:r w:rsidR="008D2340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51981">
        <w:rPr>
          <w:rFonts w:ascii="Arial" w:hAnsi="Arial" w:cs="Arial"/>
          <w:b/>
          <w:bCs/>
          <w:sz w:val="22"/>
          <w:szCs w:val="22"/>
        </w:rPr>
        <w:t xml:space="preserve">addressing packet loss during multicast MBS </w:t>
      </w:r>
      <w:proofErr w:type="gramStart"/>
      <w:r w:rsidR="00F51981">
        <w:rPr>
          <w:rFonts w:ascii="Arial" w:hAnsi="Arial" w:cs="Arial"/>
          <w:b/>
          <w:bCs/>
          <w:sz w:val="22"/>
          <w:szCs w:val="22"/>
        </w:rPr>
        <w:t>delivery</w:t>
      </w:r>
      <w:proofErr w:type="gramEnd"/>
    </w:p>
    <w:p w14:paraId="6DF36BBF" w14:textId="1C745A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981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6C236CC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981">
        <w:rPr>
          <w:rFonts w:ascii="Arial" w:hAnsi="Arial" w:cs="Arial"/>
          <w:b/>
          <w:bCs/>
          <w:sz w:val="22"/>
          <w:szCs w:val="22"/>
        </w:rPr>
        <w:t>MCOver5MBS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155C792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981" w:rsidRPr="00314A36">
        <w:rPr>
          <w:rFonts w:ascii="Arial" w:hAnsi="Arial" w:cs="Arial"/>
          <w:b/>
          <w:bCs/>
          <w:sz w:val="22"/>
          <w:szCs w:val="22"/>
        </w:rPr>
        <w:t>SA2</w:t>
      </w:r>
      <w:r w:rsidR="00631322" w:rsidRPr="00314A36">
        <w:rPr>
          <w:rFonts w:ascii="Arial" w:hAnsi="Arial" w:cs="Arial"/>
          <w:b/>
          <w:bCs/>
          <w:sz w:val="22"/>
          <w:szCs w:val="22"/>
        </w:rPr>
        <w:t xml:space="preserve">, </w:t>
      </w:r>
      <w:r w:rsidR="00631322" w:rsidRPr="009A0FAA">
        <w:rPr>
          <w:rFonts w:ascii="Arial" w:hAnsi="Arial" w:cs="Arial"/>
          <w:b/>
          <w:bCs/>
          <w:sz w:val="22"/>
          <w:szCs w:val="22"/>
        </w:rPr>
        <w:t>RAN</w:t>
      </w:r>
      <w:r w:rsidR="00DC1B72" w:rsidRPr="009A0FAA">
        <w:rPr>
          <w:rFonts w:ascii="Arial" w:hAnsi="Arial" w:cs="Arial"/>
          <w:b/>
          <w:bCs/>
          <w:sz w:val="22"/>
          <w:szCs w:val="22"/>
        </w:rPr>
        <w:t>2</w:t>
      </w:r>
    </w:p>
    <w:p w14:paraId="08C8D7FD" w14:textId="2CB3DED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0FAA">
        <w:rPr>
          <w:rFonts w:ascii="Arial" w:hAnsi="Arial" w:cs="Arial"/>
          <w:b/>
          <w:bCs/>
          <w:sz w:val="22"/>
          <w:szCs w:val="22"/>
        </w:rPr>
        <w:t>RAN3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54607BB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0C23">
        <w:rPr>
          <w:rFonts w:ascii="Arial" w:hAnsi="Arial" w:cs="Arial"/>
          <w:b/>
          <w:bCs/>
          <w:sz w:val="22"/>
          <w:szCs w:val="22"/>
        </w:rPr>
        <w:t>Rana Alhalaseh</w:t>
      </w:r>
    </w:p>
    <w:p w14:paraId="01F8C77E" w14:textId="4C648DB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E0C23">
        <w:rPr>
          <w:rFonts w:ascii="Arial" w:hAnsi="Arial" w:cs="Arial"/>
          <w:b/>
          <w:bCs/>
          <w:sz w:val="22"/>
          <w:szCs w:val="22"/>
        </w:rPr>
        <w:t>Rana.alhalaseh@ericsson.com</w:t>
      </w:r>
    </w:p>
    <w:p w14:paraId="4009E3A9" w14:textId="489D4B3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6A6054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10B4F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A27B613" w14:textId="2E6ABA72" w:rsidR="00D60433" w:rsidRDefault="00F8192B" w:rsidP="00741519">
      <w:r>
        <w:t>SA6 would like to thank SA</w:t>
      </w:r>
      <w:r w:rsidR="00142701">
        <w:t xml:space="preserve">2 for </w:t>
      </w:r>
      <w:r w:rsidR="00925106">
        <w:t>the reply</w:t>
      </w:r>
      <w:r w:rsidR="00C9677A">
        <w:t xml:space="preserve"> and </w:t>
      </w:r>
      <w:r w:rsidR="00431EE6">
        <w:t xml:space="preserve">would like to draw </w:t>
      </w:r>
      <w:r w:rsidR="00C9677A">
        <w:t>their</w:t>
      </w:r>
      <w:r w:rsidR="00431EE6">
        <w:t xml:space="preserve"> attention to the </w:t>
      </w:r>
      <w:r w:rsidR="00A21EE9">
        <w:t xml:space="preserve">required </w:t>
      </w:r>
      <w:r w:rsidR="00AB19F6">
        <w:t xml:space="preserve">mission critical </w:t>
      </w:r>
      <w:r w:rsidR="00A21EE9">
        <w:t xml:space="preserve">KPIs </w:t>
      </w:r>
      <w:r w:rsidR="00AB19F6">
        <w:t>in 3GPP TS 22.179</w:t>
      </w:r>
      <w:r w:rsidR="00D60433">
        <w:t xml:space="preserve">, in specific KPI 3 </w:t>
      </w:r>
      <w:r w:rsidR="00FD2B75">
        <w:t xml:space="preserve">(see excerpt </w:t>
      </w:r>
      <w:r w:rsidR="00D60433">
        <w:t>below</w:t>
      </w:r>
      <w:r w:rsidR="00AC5E47">
        <w:t>)</w:t>
      </w:r>
      <w:r w:rsidR="00D60433">
        <w:t>:</w:t>
      </w:r>
    </w:p>
    <w:p w14:paraId="2FAD8626" w14:textId="77777777" w:rsidR="0005351A" w:rsidRPr="0005351A" w:rsidRDefault="0005351A" w:rsidP="0005351A">
      <w:pPr>
        <w:rPr>
          <w:i/>
          <w:iCs/>
        </w:rPr>
      </w:pPr>
      <w:r w:rsidRPr="0005351A">
        <w:rPr>
          <w:i/>
          <w:iCs/>
        </w:rPr>
        <w:t>[R-6.15.3.2-015] The MCPTT Service shall provide a Mouth-to-ear latency (KPI 3) that is less than 300 ms for 95% of all voice bursts.</w:t>
      </w:r>
    </w:p>
    <w:p w14:paraId="4FDA2940" w14:textId="37FDDCFC" w:rsidR="00D60433" w:rsidRDefault="006C2B8A" w:rsidP="00741519">
      <w:r>
        <w:t xml:space="preserve">KPI 3 is </w:t>
      </w:r>
      <w:r w:rsidR="00305517">
        <w:t>also applicable to the first</w:t>
      </w:r>
      <w:r w:rsidR="004D5D5F">
        <w:t xml:space="preserve"> packet(s) in downlink data or signalling burst</w:t>
      </w:r>
      <w:r w:rsidR="006C7FDD">
        <w:t xml:space="preserve">. </w:t>
      </w:r>
      <w:r w:rsidR="00870CE6">
        <w:t xml:space="preserve">Furthermore, please </w:t>
      </w:r>
      <w:r w:rsidR="00E76ED6">
        <w:t xml:space="preserve">note that SA6 prioritizes </w:t>
      </w:r>
      <w:r w:rsidR="00E06DD2">
        <w:t>meeting</w:t>
      </w:r>
      <w:r w:rsidR="00533ACE">
        <w:t xml:space="preserve"> the KPIs described in 3GPP TS 22.179 than</w:t>
      </w:r>
      <w:r w:rsidR="00314A36">
        <w:t xml:space="preserve"> battery saving techniques.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0912223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8192B">
        <w:rPr>
          <w:rFonts w:ascii="Arial" w:hAnsi="Arial" w:cs="Arial"/>
          <w:b/>
        </w:rPr>
        <w:t>SA2</w:t>
      </w:r>
      <w:r w:rsidR="00DF43F3" w:rsidRPr="00302E17">
        <w:rPr>
          <w:rFonts w:ascii="Arial" w:hAnsi="Arial" w:cs="Arial"/>
          <w:b/>
        </w:rPr>
        <w:t>, RAN2</w:t>
      </w:r>
    </w:p>
    <w:p w14:paraId="0DF0A4E9" w14:textId="3BDA2F3C" w:rsidR="00B97703" w:rsidRPr="00017F23" w:rsidRDefault="00B97703" w:rsidP="00F8192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F8192B">
        <w:rPr>
          <w:rFonts w:ascii="Arial" w:hAnsi="Arial" w:cs="Arial"/>
          <w:b/>
        </w:rPr>
        <w:t xml:space="preserve"> </w:t>
      </w:r>
      <w:r w:rsidR="00F8192B">
        <w:rPr>
          <w:rFonts w:ascii="Arial" w:hAnsi="Arial" w:cs="Arial"/>
          <w:b/>
        </w:rPr>
        <w:tab/>
      </w:r>
      <w:r w:rsidR="005730FF">
        <w:rPr>
          <w:rFonts w:ascii="Arial" w:hAnsi="Arial" w:cs="Arial"/>
          <w:b/>
        </w:rPr>
        <w:t xml:space="preserve">SA6 kindly asks </w:t>
      </w:r>
      <w:r w:rsidR="005730FF" w:rsidRPr="00302E17">
        <w:rPr>
          <w:rFonts w:ascii="Arial" w:hAnsi="Arial" w:cs="Arial"/>
          <w:b/>
        </w:rPr>
        <w:t>SA2</w:t>
      </w:r>
      <w:r w:rsidR="00302E17">
        <w:rPr>
          <w:rFonts w:ascii="Arial" w:hAnsi="Arial" w:cs="Arial"/>
          <w:b/>
        </w:rPr>
        <w:t xml:space="preserve"> and</w:t>
      </w:r>
      <w:r w:rsidR="008B3AF5" w:rsidRPr="00302E17">
        <w:rPr>
          <w:rFonts w:ascii="Arial" w:hAnsi="Arial" w:cs="Arial"/>
          <w:b/>
        </w:rPr>
        <w:t xml:space="preserve"> RAN2</w:t>
      </w:r>
      <w:r w:rsidR="005730FF">
        <w:rPr>
          <w:rFonts w:ascii="Arial" w:hAnsi="Arial" w:cs="Arial"/>
          <w:b/>
        </w:rPr>
        <w:t xml:space="preserve"> to consider the above information into account when discussing</w:t>
      </w:r>
      <w:r w:rsidR="005B155F">
        <w:rPr>
          <w:rFonts w:ascii="Arial" w:hAnsi="Arial" w:cs="Arial"/>
          <w:b/>
        </w:rPr>
        <w:t xml:space="preserve"> potential solution</w:t>
      </w:r>
      <w:r w:rsidR="003859B2">
        <w:rPr>
          <w:rFonts w:ascii="Arial" w:hAnsi="Arial" w:cs="Arial"/>
          <w:b/>
        </w:rPr>
        <w:t>s</w:t>
      </w:r>
      <w:r w:rsidR="0009206C">
        <w:rPr>
          <w:rFonts w:ascii="Arial" w:hAnsi="Arial" w:cs="Arial"/>
          <w:b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BC07C3" w14:textId="393E9E5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63C8804" w14:textId="25D314F2" w:rsidR="00617D3E" w:rsidRDefault="00617D3E" w:rsidP="00617D3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SA6#58                 </w:t>
      </w:r>
      <w:r w:rsidR="00481938">
        <w:rPr>
          <w:rFonts w:ascii="Arial" w:hAnsi="Arial" w:cs="Arial"/>
          <w:bCs/>
        </w:rPr>
        <w:t>13</w:t>
      </w:r>
      <w:r w:rsidR="0048193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81938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481938">
        <w:rPr>
          <w:rFonts w:ascii="Arial" w:hAnsi="Arial" w:cs="Arial"/>
          <w:bCs/>
        </w:rPr>
        <w:t>17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81938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660C45">
        <w:rPr>
          <w:rFonts w:ascii="Arial" w:hAnsi="Arial" w:cs="Arial"/>
          <w:bCs/>
        </w:rPr>
        <w:t>Chicago, US</w:t>
      </w:r>
    </w:p>
    <w:p w14:paraId="2BB83E58" w14:textId="77777777" w:rsidR="00617D3E" w:rsidRDefault="00617D3E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52F86362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66821" w14:textId="77777777" w:rsidR="009A7A86" w:rsidRDefault="009A7A86">
      <w:pPr>
        <w:spacing w:after="0"/>
      </w:pPr>
      <w:r>
        <w:separator/>
      </w:r>
    </w:p>
  </w:endnote>
  <w:endnote w:type="continuationSeparator" w:id="0">
    <w:p w14:paraId="0E9937BE" w14:textId="77777777" w:rsidR="009A7A86" w:rsidRDefault="009A7A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1AB30" w14:textId="77777777" w:rsidR="009A7A86" w:rsidRDefault="009A7A86">
      <w:pPr>
        <w:spacing w:after="0"/>
      </w:pPr>
      <w:r>
        <w:separator/>
      </w:r>
    </w:p>
  </w:footnote>
  <w:footnote w:type="continuationSeparator" w:id="0">
    <w:p w14:paraId="42F49F8E" w14:textId="77777777" w:rsidR="009A7A86" w:rsidRDefault="009A7A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512A7"/>
    <w:rsid w:val="0005351A"/>
    <w:rsid w:val="0009206C"/>
    <w:rsid w:val="00095BC2"/>
    <w:rsid w:val="000F6242"/>
    <w:rsid w:val="00142701"/>
    <w:rsid w:val="00142CBA"/>
    <w:rsid w:val="00174844"/>
    <w:rsid w:val="00212ADE"/>
    <w:rsid w:val="002201E4"/>
    <w:rsid w:val="0026106A"/>
    <w:rsid w:val="00270389"/>
    <w:rsid w:val="002A6824"/>
    <w:rsid w:val="002F1940"/>
    <w:rsid w:val="002F6407"/>
    <w:rsid w:val="00302E17"/>
    <w:rsid w:val="00305517"/>
    <w:rsid w:val="00306706"/>
    <w:rsid w:val="00314A36"/>
    <w:rsid w:val="00320F57"/>
    <w:rsid w:val="0034030B"/>
    <w:rsid w:val="00383545"/>
    <w:rsid w:val="003859B2"/>
    <w:rsid w:val="003B1A8C"/>
    <w:rsid w:val="003B654D"/>
    <w:rsid w:val="003C489E"/>
    <w:rsid w:val="003D3743"/>
    <w:rsid w:val="00431EE6"/>
    <w:rsid w:val="00433500"/>
    <w:rsid w:val="00433F71"/>
    <w:rsid w:val="00440B80"/>
    <w:rsid w:val="00440D43"/>
    <w:rsid w:val="0045595F"/>
    <w:rsid w:val="00481938"/>
    <w:rsid w:val="004A330F"/>
    <w:rsid w:val="004B46AC"/>
    <w:rsid w:val="004D063A"/>
    <w:rsid w:val="004D2147"/>
    <w:rsid w:val="004D5D5F"/>
    <w:rsid w:val="004E3939"/>
    <w:rsid w:val="004F3140"/>
    <w:rsid w:val="004F4D06"/>
    <w:rsid w:val="00520EC6"/>
    <w:rsid w:val="00524687"/>
    <w:rsid w:val="00533ACE"/>
    <w:rsid w:val="005730FF"/>
    <w:rsid w:val="005B155F"/>
    <w:rsid w:val="005B5087"/>
    <w:rsid w:val="00617D3E"/>
    <w:rsid w:val="00631322"/>
    <w:rsid w:val="00660C45"/>
    <w:rsid w:val="006A3A35"/>
    <w:rsid w:val="006B2F13"/>
    <w:rsid w:val="006C2B8A"/>
    <w:rsid w:val="006C7FDD"/>
    <w:rsid w:val="006D004B"/>
    <w:rsid w:val="006E0D4F"/>
    <w:rsid w:val="006F16B7"/>
    <w:rsid w:val="006F2D99"/>
    <w:rsid w:val="006F4785"/>
    <w:rsid w:val="00726022"/>
    <w:rsid w:val="00741519"/>
    <w:rsid w:val="007A6BF9"/>
    <w:rsid w:val="007F4F92"/>
    <w:rsid w:val="007F6F25"/>
    <w:rsid w:val="00810B4F"/>
    <w:rsid w:val="00832356"/>
    <w:rsid w:val="00832B2B"/>
    <w:rsid w:val="00870CE6"/>
    <w:rsid w:val="008858CD"/>
    <w:rsid w:val="008B3AF5"/>
    <w:rsid w:val="008D2340"/>
    <w:rsid w:val="008D772F"/>
    <w:rsid w:val="008E197E"/>
    <w:rsid w:val="00925106"/>
    <w:rsid w:val="00953874"/>
    <w:rsid w:val="0099764C"/>
    <w:rsid w:val="00997AA1"/>
    <w:rsid w:val="009A0FAA"/>
    <w:rsid w:val="009A7A86"/>
    <w:rsid w:val="009C5490"/>
    <w:rsid w:val="009E0C23"/>
    <w:rsid w:val="00A21EE9"/>
    <w:rsid w:val="00A46CCB"/>
    <w:rsid w:val="00A71544"/>
    <w:rsid w:val="00A90373"/>
    <w:rsid w:val="00AB19F6"/>
    <w:rsid w:val="00AC5E47"/>
    <w:rsid w:val="00AC6106"/>
    <w:rsid w:val="00AC6F9B"/>
    <w:rsid w:val="00AE1828"/>
    <w:rsid w:val="00B21D9F"/>
    <w:rsid w:val="00B33F3C"/>
    <w:rsid w:val="00B5011D"/>
    <w:rsid w:val="00B97703"/>
    <w:rsid w:val="00BB6A1F"/>
    <w:rsid w:val="00C04BAC"/>
    <w:rsid w:val="00C17B7B"/>
    <w:rsid w:val="00C23C20"/>
    <w:rsid w:val="00C362C0"/>
    <w:rsid w:val="00C708F9"/>
    <w:rsid w:val="00C9677A"/>
    <w:rsid w:val="00CD5002"/>
    <w:rsid w:val="00CF6087"/>
    <w:rsid w:val="00D02856"/>
    <w:rsid w:val="00D144DE"/>
    <w:rsid w:val="00D209D8"/>
    <w:rsid w:val="00D25CD3"/>
    <w:rsid w:val="00D60433"/>
    <w:rsid w:val="00D62A0E"/>
    <w:rsid w:val="00D84FCE"/>
    <w:rsid w:val="00D856BD"/>
    <w:rsid w:val="00D913A5"/>
    <w:rsid w:val="00DB01E1"/>
    <w:rsid w:val="00DC1B72"/>
    <w:rsid w:val="00DF43F3"/>
    <w:rsid w:val="00DF7E9B"/>
    <w:rsid w:val="00E06DD2"/>
    <w:rsid w:val="00E52CB5"/>
    <w:rsid w:val="00E76ED6"/>
    <w:rsid w:val="00E92981"/>
    <w:rsid w:val="00EC0AE9"/>
    <w:rsid w:val="00ED48C3"/>
    <w:rsid w:val="00EE2891"/>
    <w:rsid w:val="00F15AF5"/>
    <w:rsid w:val="00F33593"/>
    <w:rsid w:val="00F346BB"/>
    <w:rsid w:val="00F34B3C"/>
    <w:rsid w:val="00F51981"/>
    <w:rsid w:val="00F8192B"/>
    <w:rsid w:val="00FD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1229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98</cp:revision>
  <cp:lastPrinted>2002-04-23T07:10:00Z</cp:lastPrinted>
  <dcterms:created xsi:type="dcterms:W3CDTF">2020-01-14T15:01:00Z</dcterms:created>
  <dcterms:modified xsi:type="dcterms:W3CDTF">2023-08-15T08:15:00Z</dcterms:modified>
</cp:coreProperties>
</file>